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Moray West, Nairn and Strathspey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Moray West, Nairn and Strathspey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Moray West, Nairn and Strathspey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Moray West, Nairn and Strathspey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Moray West, Nairn and Strathspey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Moray West, Nairn and Strathspey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88.9% </w:t>
      </w:r>
      <w:r w:rsidRPr="004747BF">
        <w:rPr>
          <w:rFonts w:ascii="Libre Franklin Light" w:eastAsia="Times New Roman" w:hAnsi="Libre Franklin Light" w:cs="Calibri Light"/>
        </w:rPr>
        <w:t xml:space="preserve">of those respondents classified as PGSI 8+ in Moray West, Nairn and Strathspey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Moray West, Nairn and Strathspey is estimated to be </w:t>
      </w:r>
      <w:r w:rsidRPr="00773DF7">
        <w:rPr>
          <w:rFonts w:ascii="Libre Franklin Light" w:eastAsia="Times New Roman" w:hAnsi="Libre Franklin Light" w:cs="Calibri Light"/>
          <w:b/>
          <w:bCs/>
          <w:color w:val="C45911" w:themeColor="accent2" w:themeShade="BF"/>
        </w:rPr>
        <w:t xml:space="preserve">£1,481,902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Moray West, Nairn and Strathspey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Moray West, Nairn and Strathspey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Moray West, Nairn and Strathspey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Moray West, Nairn and Strathspey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oray West, Nairn and Strathsp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Moray West, Nairn and Strathspey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oray West, Nairn and Strathsp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Moray West, Nairn and Strathspey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Moray West, Nairn and Strathspey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88.9%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oray West, Nairn and Strathsp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Moray West, Nairn and Strathspey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Moray West, Nairn and Strathspey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Moray West, Nairn and Strathspey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90.0%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Moray West, Nairn and Strathspey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Moray West, Nairn and Strathspey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Moray West, Nairn and Strathspey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£1,481,902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Moray West, Nairn and Strathspey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£499,182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£35,760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£894,326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£1,481,902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Moray West, Nairn and Strathspey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Moray West, Nairn and Strathspey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Moray West, Nairn and Strathspey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Moray West, Nairn and Strathspey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Moray West, Nairn and Strathspey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Moray West, Nairn and Strathspey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Moray West, Nairn and Strathspey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Moray West, Nairn and Strathspey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Moray West, Nairn and Strathspey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Moray West, Nairn and Strathspey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Moray West, Nairn and Strathspey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Moray West, Nairn and Strathspey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6DCD185-12E3-447A-9FE2-2DF5A3D38E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